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2BD80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MILBOURNE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37C9623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</w:p>
    <w:p w14:paraId="0D98B73A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</w:p>
    <w:p w14:paraId="36B9DEF3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3AAD092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B101EAC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Somerset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547577B6" w14:textId="77777777" w:rsidR="00116383" w:rsidRDefault="00116383" w:rsidP="0011638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397E690B" w14:textId="77777777" w:rsidR="00116383" w:rsidRDefault="00116383" w:rsidP="0011638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4190A25D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</w:p>
    <w:p w14:paraId="64B19BAE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</w:p>
    <w:p w14:paraId="0CAE5082" w14:textId="77777777" w:rsidR="00116383" w:rsidRDefault="00116383" w:rsidP="0011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2021</w:t>
      </w:r>
    </w:p>
    <w:p w14:paraId="6782A62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9312A" w14:textId="77777777" w:rsidR="00116383" w:rsidRDefault="00116383" w:rsidP="009139A6">
      <w:r>
        <w:separator/>
      </w:r>
    </w:p>
  </w:endnote>
  <w:endnote w:type="continuationSeparator" w:id="0">
    <w:p w14:paraId="774B4D3A" w14:textId="77777777" w:rsidR="00116383" w:rsidRDefault="001163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5C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74A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B1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BFA6F" w14:textId="77777777" w:rsidR="00116383" w:rsidRDefault="00116383" w:rsidP="009139A6">
      <w:r>
        <w:separator/>
      </w:r>
    </w:p>
  </w:footnote>
  <w:footnote w:type="continuationSeparator" w:id="0">
    <w:p w14:paraId="5D730823" w14:textId="77777777" w:rsidR="00116383" w:rsidRDefault="001163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C5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9DB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5D1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383"/>
    <w:rsid w:val="000666E0"/>
    <w:rsid w:val="0011638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AA26A"/>
  <w15:chartTrackingRefBased/>
  <w15:docId w15:val="{82C5DA3D-A03D-4F6D-B082-C9C32358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8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2022-03-11T21:16:00Z</dcterms:created>
  <dcterms:modified xsi:type="dcterms:W3CDTF">2022-03-11T21:16:00Z</dcterms:modified>
</cp:coreProperties>
</file>